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40" w:type="dxa"/>
        <w:tblInd w:w="93" w:type="dxa"/>
        <w:tblLook w:val="00A0"/>
      </w:tblPr>
      <w:tblGrid>
        <w:gridCol w:w="3760"/>
        <w:gridCol w:w="720"/>
        <w:gridCol w:w="1000"/>
        <w:gridCol w:w="960"/>
        <w:gridCol w:w="880"/>
        <w:gridCol w:w="1520"/>
      </w:tblGrid>
      <w:tr w:rsidR="009D789A" w:rsidRPr="008F56C5" w:rsidTr="00D4470C">
        <w:trPr>
          <w:trHeight w:val="1770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4470C">
              <w:rPr>
                <w:rFonts w:ascii="Arial" w:hAnsi="Arial" w:cs="Arial"/>
                <w:sz w:val="20"/>
                <w:szCs w:val="20"/>
                <w:lang w:eastAsia="ru-RU"/>
              </w:rPr>
              <w:t>Приложение №3 к решению муниципального собрания от _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 мая</w:t>
            </w:r>
            <w:r w:rsidRPr="00D4470C">
              <w:rPr>
                <w:rFonts w:ascii="Arial" w:hAnsi="Arial" w:cs="Arial"/>
                <w:sz w:val="20"/>
                <w:szCs w:val="20"/>
                <w:lang w:eastAsia="ru-RU"/>
              </w:rPr>
              <w:t>_2012года №_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  <w:r w:rsidRPr="00D4470C">
              <w:rPr>
                <w:rFonts w:ascii="Arial" w:hAnsi="Arial" w:cs="Arial"/>
                <w:sz w:val="20"/>
                <w:szCs w:val="20"/>
                <w:lang w:eastAsia="ru-RU"/>
              </w:rPr>
              <w:t>_ "Об исполнении бюджета Новобурасского муниципального района за 2011год"</w:t>
            </w:r>
          </w:p>
        </w:tc>
      </w:tr>
      <w:tr w:rsidR="009D789A" w:rsidRPr="008F56C5" w:rsidTr="00D4470C">
        <w:trPr>
          <w:trHeight w:val="2265"/>
        </w:trPr>
        <w:tc>
          <w:tcPr>
            <w:tcW w:w="88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4470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Новобурасского муниципального района за 2011год.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Код по бюджетной классификации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Раздел, подраздел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jc w:val="center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264 164,9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МУЗ "Новобурасская ЦРБ"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28 986,3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28 986,3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24 219,6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региональных программ модернизации здравоохранения субъектов Российской Федерации и программ модернизации федеральных государственных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программ модернизации здравоохранения субъектов Российской Федерации в части укрепления материально-технической базы медицинских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бюджетам муниципальных районов и городских округов области на реализацию прогаммы модернизации здравоохранения Саратовской области на 2011-2012 годы в части укрепления материально-технической базы муниципальных медицинских учреждений на проведение текущего и капитального ремонта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096.01.02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7 973,7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11 981,3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Фельдшерско-акушерские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478.99.00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3 225,8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1 035,3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денежных выплат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Скорая медицинская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470.99.00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4 766,7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Администрация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29 604,9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13 357,7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135,5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551,9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11 599,2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10 824,2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10 179,8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644,4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644,4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775,0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Исполнение функций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183,4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 и обеспечение деятельности административных комиссий, составление протоколов об административных правонарушениях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174,8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176,6  </w:t>
            </w:r>
          </w:p>
        </w:tc>
      </w:tr>
      <w:tr w:rsidR="009D789A" w:rsidRPr="008F56C5" w:rsidTr="00D4470C">
        <w:trPr>
          <w:trHeight w:val="21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1,5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174,6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 скота и на компенсацию части затрат по развитию молочного скотоводства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64,1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001.40.00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и референдумов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020.00.02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811,5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256,0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50,0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200,0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"Улучшение условий и охраны труда в Новобурасском муниципальном районе" на 2010-2012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1 091,9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1 080,9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Государственная программа развития сельского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части затрат на закупку кормов для маточного поголовья крупного рогатого скота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267.05.15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гражданам, ведущим личное подсобное хозяйство, субсидий на возмещение части затрат на закупку кормов для содержания маточного поголовья крупного рогатого скота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72,5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"Развитие сельского хозяйства и регулирования рынков сельскохозяйственной продукции, сырья и продовольствия в Новобурасском районе" на 2008-2012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138,4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340.03.00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"Территориальное планирование Новобурасского муниципального района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04.12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1 532,6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351.05.00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67,6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1 465,0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 Экологическое оздоровление Новобурасского муниципального района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65,0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"Повышение безопасности дорожного движения в Новобурасском муниципальном районе Саратовской области на 2011 год"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05.03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1 400,0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3 573,5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3 524,5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2 604,0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физкультуры и массового спорта в   Новобурасском муниципальном районе на 2009-2012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920,5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"Молодежь Новобурасского района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"Семейная медицина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9 496,2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491.01.00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606,4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8 889,8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Федеральные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100.88.20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162,7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8 451,8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Расходы на предоставление льгот по оплате коммунальных услуг отдельным категориям граждан, проживающим и работающим в сельской местности (медицинским и фармацевтическим работникам)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2 945,9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2 945,9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 за счет средств областного 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505.48.01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4 417,1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гражданам социальных выплат на проведение в жилых помещениях капитального ремонта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956,8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505.86.00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132,0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Региональные целевые программы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 молодых семей за счет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522.92.04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185,3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"Старшее поколение" на 2011-2013 годы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"Обеспечение жилыми помещениями молодых семей" на 2011-2015 годы по Новобурасскому району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обеспечение жильем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795.44.00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136,1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физкультуры и массового спорта в   Новобурасском муниципальном районе на 2009-2012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120,1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"Комплексные меры противодействия злоупотреблению наркотиками и их незаконному обороту" на 2009-2011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11.05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399,7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457.85.00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368,7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Программа "Противодействие коррупции в Новобурасском муниципальном районе Саратовской области на 2007-2011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19,0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Районная целевая программа "Профилактика терроризма и экстремизма в Новобурасском муниципальном районе" на 2009-2011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по поддержке и развитию культуры, искусства, кинематографии, средств массовой информации и архивного дела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12,0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Управление образования администрации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163 532,3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161 212,1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31 873,1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30 839,4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814,2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Долгосрочная муниципальная целевая программа "Энергосбережение и повышение энергетической эффективности Новобурасского муниципального района на 2011-2020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219,5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118 514,4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421.99.00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22 504,3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1 680,2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на осуществление мер направленных на энергосбережение в системе общего образования за счет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436.21.01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1 420,0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520.09.00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1 480,7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91 429,2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образований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2 680,2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обучающихся, посещающих группы продленного дня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762,9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762,9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стоимости питания обучающихся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895,9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895,9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Возмещение содержания воспитанников в муниципальных образовательных учреждениях, реализующих основную общеобразовательную программу дошкольного образования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49,5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и городских округов области на возмещение части стоимости молока для питания обучающихся 1-4 классов в муниципальных общеобразовательных учреждениях в соответствии с Законом Саратовской области "Об образовании"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521.01.18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972,0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основных общеобразовательных программ в части финансирования расходов на оплату труда работников общеобразовательных учреждений, расходов на учебники, технические средства обучения, расходные материалы и хозяйственные нужды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87 530,9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Погашение кредиторской задолженности за выполненные в 2010 году объемы работ по повышению эффективности на энергоемких объектах и в системах теплоснабжения организаций коммунального комплекса и бюджетных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1 218,0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"Дети Новобурасского муниципального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Подпрограмма "Организация отдыха, оздоровления и занятости детей и подростков" муниципальной целевой программы "Дети Новобурасского муниципального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Проведение оздоровительных и других мероприятий для детей и молодежи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795.23.01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950,2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9 874,3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900,6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6 619,9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463,9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463,9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164,6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186,6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186,6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96,1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Организация предоставления денежных выплат отдельным категориям работников муниципальных образовательных 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1 889,9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образования в Новобурасском муниципальном районе на 2009-2011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1 468,9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"По совершенствованию питания учащихся общеобразовательных учреждений Новобурасского района" на 2011-2013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795.17.00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83,2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дошкольного образования в Новобурасском районе на 2011-2013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795.18.00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312,8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программа модернизации (реорганизации) общеобразовательных учреждений Новобурасского района на 2010-2014 годы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2 320,2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9D789A" w:rsidRPr="008F56C5" w:rsidTr="00D4470C">
        <w:trPr>
          <w:trHeight w:val="231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Субвенция бюджетам муниципальных районов и городских округов области на осуществление органами местного самоуправления государственных полномочий по предоставлению мер социальной поддержки в виде денежных выплат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Денежные выплаты отдельным категориям работников муниципальных образовательных учреждений,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505.52.01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1 387,7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932,5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Управление культуры и кино администрации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28 882,2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092.03.00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16,3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07.02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423.99.00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4 144,2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24 721,7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22 592,6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17 466,4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46,8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федерального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42,9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областного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2,1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за счет средств местных бюджетов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440.02.03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440.99.00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17 419,6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442.99.00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5 126,2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2 129,1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601,3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08.04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452.99.00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1 527,8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Финансовое управление администрации Новобурасского муниципального района Саратовской 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6 374,9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4 283,5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4 202,9  </w:t>
            </w:r>
          </w:p>
        </w:tc>
      </w:tr>
      <w:tr w:rsidR="009D789A" w:rsidRPr="008F56C5" w:rsidTr="00D4470C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002.04.00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3 565,1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637,8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9D789A" w:rsidRPr="008F56C5" w:rsidTr="00D4470C">
        <w:trPr>
          <w:trHeight w:val="126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Санкционирование финансовыми органами муниципальных образований области кассовых выплат получателям средств местного бюджета, расположенных на территории муниципальных образований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342,8  </w:t>
            </w:r>
          </w:p>
        </w:tc>
      </w:tr>
      <w:tr w:rsidR="009D789A" w:rsidRPr="008F56C5" w:rsidTr="00D4470C">
        <w:trPr>
          <w:trHeight w:val="168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9D789A" w:rsidRPr="008F56C5" w:rsidTr="00D4470C">
        <w:trPr>
          <w:trHeight w:val="147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521.06.01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295,0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Муниципальная целевая программа "Развитие органов местного самоуправления на 2011 год" Новобурасского муниципального района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795.54.00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80,6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001.36.00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706,4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065.03.00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7,8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1 377,2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1 127,2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Дотации на выравнивание уровня бюджетной обеспеченности поселений за счет местного бюджета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516.01.32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634,7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9D789A" w:rsidRPr="008F56C5" w:rsidTr="00D4470C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для финансового обеспечения расходных обязательств муниципальных образований, возникающих при выполнении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Расчет и предоставление дотаций поселениям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521.02.06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492,5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14.03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521.03.06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250,0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Отдел внутренних дел по Новобурасскому муниципальному району Саратовской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Органы внутренних дел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Комплексная программа "Профилактика правонарушений в Новобурасском муниципальном районе на 2011-2013 годы"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795.15.00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35,0  </w:t>
            </w:r>
          </w:p>
        </w:tc>
      </w:tr>
      <w:tr w:rsidR="009D789A" w:rsidRPr="008F56C5" w:rsidTr="00D4470C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Муниципальное учреждение "Централизованная бухгалтерия поселений Новобурасского муниципального района Саратовской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9D789A" w:rsidRPr="008F56C5" w:rsidTr="00D4470C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093.00.00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9D789A" w:rsidRPr="008F56C5" w:rsidTr="00D4470C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  <w:tr w:rsidR="009D789A" w:rsidRPr="008F56C5" w:rsidTr="00D4470C">
        <w:trPr>
          <w:trHeight w:val="43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093.99.00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789A" w:rsidRPr="00D4470C" w:rsidRDefault="009D789A" w:rsidP="00D4470C">
            <w:pPr>
              <w:spacing w:after="0" w:line="240" w:lineRule="auto"/>
              <w:jc w:val="right"/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</w:pPr>
            <w:r w:rsidRPr="00D4470C">
              <w:rPr>
                <w:rFonts w:ascii="MS Sans Serif" w:hAnsi="MS Sans Serif" w:cs="Calibri"/>
                <w:color w:val="000000"/>
                <w:sz w:val="16"/>
                <w:szCs w:val="16"/>
                <w:lang w:eastAsia="ru-RU"/>
              </w:rPr>
              <w:t xml:space="preserve">6 749,3  </w:t>
            </w:r>
          </w:p>
        </w:tc>
      </w:tr>
    </w:tbl>
    <w:p w:rsidR="009D789A" w:rsidRPr="00D4470C" w:rsidRDefault="009D789A" w:rsidP="00D4470C">
      <w:bookmarkStart w:id="0" w:name="_GoBack"/>
      <w:bookmarkEnd w:id="0"/>
    </w:p>
    <w:sectPr w:rsidR="009D789A" w:rsidRPr="00D4470C" w:rsidSect="009215F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7B9"/>
    <w:rsid w:val="004218C4"/>
    <w:rsid w:val="008F56C5"/>
    <w:rsid w:val="009215FB"/>
    <w:rsid w:val="009D789A"/>
    <w:rsid w:val="00AA1794"/>
    <w:rsid w:val="00AF5F83"/>
    <w:rsid w:val="00CC2FC4"/>
    <w:rsid w:val="00CF7C59"/>
    <w:rsid w:val="00D4470C"/>
    <w:rsid w:val="00FD3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FD37B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FD37B9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FD37B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68">
    <w:name w:val="xl68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69">
    <w:name w:val="xl69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0">
    <w:name w:val="xl70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1">
    <w:name w:val="xl71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2">
    <w:name w:val="xl72"/>
    <w:basedOn w:val="Normal"/>
    <w:uiPriority w:val="99"/>
    <w:rsid w:val="00FD37B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FD37B9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FD3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/>
      <w:color w:val="000000"/>
      <w:sz w:val="16"/>
      <w:szCs w:val="16"/>
      <w:lang w:eastAsia="ru-RU"/>
    </w:rPr>
  </w:style>
  <w:style w:type="paragraph" w:customStyle="1" w:styleId="xl75">
    <w:name w:val="xl75"/>
    <w:basedOn w:val="Normal"/>
    <w:uiPriority w:val="99"/>
    <w:rsid w:val="00FD37B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Normal"/>
    <w:uiPriority w:val="99"/>
    <w:rsid w:val="00D447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D44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3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5615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Secdep</cp:lastModifiedBy>
  <cp:revision>3</cp:revision>
  <cp:lastPrinted>2012-03-22T08:37:00Z</cp:lastPrinted>
  <dcterms:created xsi:type="dcterms:W3CDTF">2012-03-22T08:25:00Z</dcterms:created>
  <dcterms:modified xsi:type="dcterms:W3CDTF">2012-05-22T10:35:00Z</dcterms:modified>
</cp:coreProperties>
</file>